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0D7" w:rsidRDefault="00842C48" w:rsidP="000826DA">
      <w:pPr>
        <w:pStyle w:val="Titre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</w:p>
    <w:p w:rsidR="00E510D7" w:rsidRPr="00E510D7" w:rsidRDefault="00E510D7" w:rsidP="00E510D7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524CD3" w:rsidP="000826DA">
      <w:pPr>
        <w:pStyle w:val="Titre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12.3pt;width:89.5pt;height:76.7pt;z-index:251660288;mso-height-percent:200;mso-height-percent:200;mso-width-relative:margin;mso-height-relative:margin" stroked="f">
            <v:textbox style="mso-fit-shape-to-text:t">
              <w:txbxContent>
                <w:p w:rsidR="00E510D7" w:rsidRDefault="00E510D7" w:rsidP="00E510D7">
                  <w:pPr>
                    <w:rPr>
                      <w:lang w:val="fr-FR"/>
                    </w:rPr>
                  </w:pPr>
                  <w:r w:rsidRPr="00E510D7"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933450" cy="882885"/>
                        <wp:effectExtent l="19050" t="0" r="0" b="0"/>
                        <wp:docPr id="1" name="Image 16" descr="univ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uni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508" cy="8867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510D7" w:rsidRDefault="00E510D7" w:rsidP="000826DA">
      <w:pPr>
        <w:pStyle w:val="Titre2"/>
        <w:rPr>
          <w:sz w:val="24"/>
          <w:szCs w:val="24"/>
        </w:rPr>
      </w:pPr>
    </w:p>
    <w:p w:rsidR="00E510D7" w:rsidRDefault="00E510D7" w:rsidP="000826DA">
      <w:pPr>
        <w:pStyle w:val="Titre2"/>
        <w:rPr>
          <w:sz w:val="24"/>
          <w:szCs w:val="24"/>
        </w:rPr>
      </w:pPr>
    </w:p>
    <w:p w:rsidR="00842C48" w:rsidRDefault="00842C48" w:rsidP="000826DA">
      <w:pPr>
        <w:pStyle w:val="Titre2"/>
        <w:rPr>
          <w:sz w:val="20"/>
          <w:szCs w:val="20"/>
        </w:rPr>
      </w:pPr>
      <w:r>
        <w:rPr>
          <w:sz w:val="24"/>
          <w:szCs w:val="24"/>
        </w:rPr>
        <w:t xml:space="preserve">                                             </w:t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 w:rsidR="00E510D7">
        <w:rPr>
          <w:sz w:val="24"/>
          <w:szCs w:val="24"/>
        </w:rPr>
        <w:tab/>
      </w:r>
      <w:r>
        <w:rPr>
          <w:sz w:val="24"/>
          <w:szCs w:val="24"/>
        </w:rPr>
        <w:t>N° d’ordre</w:t>
      </w:r>
      <w:r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Titre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Titre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842C48" w:rsidRDefault="00842C48" w:rsidP="00B1297C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 xml:space="preserve">Département </w:t>
      </w:r>
      <w:r w:rsidR="00B1297C">
        <w:rPr>
          <w:b/>
          <w:bCs/>
          <w:sz w:val="32"/>
          <w:szCs w:val="32"/>
          <w:lang w:val="fr-FR" w:bidi="ar-DZ"/>
        </w:rPr>
        <w:t>d</w:t>
      </w:r>
      <w:r w:rsidR="00EC5977" w:rsidRPr="00EC5977">
        <w:rPr>
          <w:b/>
          <w:bCs/>
          <w:sz w:val="32"/>
          <w:szCs w:val="32"/>
          <w:lang w:val="fr-FR" w:bidi="ar-DZ"/>
        </w:rPr>
        <w:t>’Informatique</w:t>
      </w:r>
    </w:p>
    <w:p w:rsidR="00EC5977" w:rsidRPr="00EC5977" w:rsidRDefault="00EC5977" w:rsidP="00EC5977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0826DA" w:rsidRDefault="00E510D7">
      <w:pPr>
        <w:pStyle w:val="Titre5"/>
      </w:pPr>
      <w:r>
        <w:t>MEMOIRE de fin d’étude</w:t>
      </w:r>
      <w:r w:rsidR="00F20B5A">
        <w:t>s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CD00EA">
      <w:pPr>
        <w:pStyle w:val="Titre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0826DA" w:rsidRPr="000826DA">
        <w:rPr>
          <w:b/>
          <w:bCs/>
        </w:rPr>
        <w:t xml:space="preserve"> </w:t>
      </w:r>
      <w:r w:rsidR="00CD00EA">
        <w:rPr>
          <w:b/>
          <w:bCs/>
        </w:rPr>
        <w:t>MASTER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0" w:name="OLE_LINK1"/>
      <w:bookmarkStart w:id="1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0"/>
      <w:bookmarkEnd w:id="1"/>
    </w:p>
    <w:p w:rsidR="00842C48" w:rsidRDefault="00D50289" w:rsidP="00F20B5A">
      <w:pPr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2" w:name="OLE_LINK3"/>
      <w:bookmarkStart w:id="3" w:name="OLE_LINK4"/>
      <w:bookmarkStart w:id="4" w:name="OLE_LINK6"/>
      <w:r w:rsidR="0061431D" w:rsidRPr="00BC44CC">
        <w:rPr>
          <w:rFonts w:eastAsia="SimSun"/>
          <w:sz w:val="28"/>
          <w:szCs w:val="28"/>
          <w:lang w:val="fr-FR" w:eastAsia="zh-CN"/>
        </w:rPr>
        <w:t>Réseaux</w:t>
      </w:r>
      <w:r w:rsidR="0061431D">
        <w:rPr>
          <w:rFonts w:eastAsia="SimSun"/>
          <w:sz w:val="20"/>
          <w:szCs w:val="20"/>
          <w:lang w:val="fr-FR" w:eastAsia="zh-CN"/>
        </w:rPr>
        <w:t xml:space="preserve"> </w:t>
      </w:r>
      <w:bookmarkEnd w:id="2"/>
      <w:bookmarkEnd w:id="3"/>
      <w:bookmarkEnd w:id="4"/>
    </w:p>
    <w:p w:rsidR="0061431D" w:rsidRPr="0061431D" w:rsidRDefault="0061431D" w:rsidP="00F20B5A">
      <w:pPr>
        <w:ind w:left="131" w:firstLine="720"/>
        <w:jc w:val="center"/>
        <w:rPr>
          <w:sz w:val="20"/>
          <w:szCs w:val="20"/>
          <w:lang w:val="fr-FR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Pr="00D50289">
        <w:rPr>
          <w:rFonts w:eastAsia="SimSun"/>
          <w:sz w:val="32"/>
          <w:szCs w:val="32"/>
          <w:lang w:val="fr-FR" w:eastAsia="zh-CN"/>
        </w:rPr>
        <w:t xml:space="preserve">: </w:t>
      </w:r>
      <w:r w:rsidR="00CE3770">
        <w:rPr>
          <w:rFonts w:eastAsia="SimSun"/>
          <w:sz w:val="32"/>
          <w:szCs w:val="32"/>
          <w:lang w:val="fr-FR" w:eastAsia="zh-CN"/>
        </w:rPr>
        <w:t>REBAI Amel</w:t>
      </w: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8A298E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842C48" w:rsidRDefault="00842C48" w:rsidP="000826DA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76"/>
      </w:tblGrid>
      <w:tr w:rsidR="00842C48" w:rsidRPr="0050156A" w:rsidTr="000826DA">
        <w:trPr>
          <w:trHeight w:val="1741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E510D7" w:rsidRDefault="00E510D7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61431D" w:rsidRDefault="0061431D" w:rsidP="00A33CE2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 :</w:t>
      </w:r>
      <w:r>
        <w:rPr>
          <w:b/>
          <w:bCs/>
          <w:sz w:val="20"/>
          <w:szCs w:val="20"/>
          <w:lang w:val="fr-FR" w:bidi="ar-DZ"/>
        </w:rPr>
        <w:t xml:space="preserve"> </w:t>
      </w:r>
      <w:r>
        <w:rPr>
          <w:sz w:val="20"/>
          <w:szCs w:val="20"/>
          <w:lang w:val="fr-FR" w:bidi="ar-DZ"/>
        </w:rPr>
        <w:t xml:space="preserve"> </w:t>
      </w:r>
      <w:r w:rsidR="00A33CE2">
        <w:rPr>
          <w:sz w:val="20"/>
          <w:szCs w:val="20"/>
          <w:lang w:val="fr-FR" w:bidi="ar-DZ"/>
        </w:rPr>
        <w:t xml:space="preserve">  </w:t>
      </w:r>
      <w:r>
        <w:rPr>
          <w:sz w:val="20"/>
          <w:szCs w:val="20"/>
          <w:lang w:val="fr-FR" w:bidi="ar-DZ"/>
        </w:rPr>
        <w:t xml:space="preserve"> </w:t>
      </w:r>
      <w:r>
        <w:rPr>
          <w:b/>
          <w:bCs/>
          <w:sz w:val="32"/>
          <w:szCs w:val="32"/>
          <w:lang w:val="fr-FR" w:bidi="ar-DZ"/>
        </w:rPr>
        <w:t xml:space="preserve">  </w:t>
      </w:r>
      <w:r w:rsidRPr="00EC5977">
        <w:rPr>
          <w:b/>
          <w:bCs/>
          <w:sz w:val="32"/>
          <w:szCs w:val="32"/>
          <w:lang w:val="fr-FR" w:bidi="ar-DZ"/>
        </w:rPr>
        <w:t>/</w:t>
      </w:r>
      <w:r>
        <w:rPr>
          <w:b/>
          <w:bCs/>
          <w:sz w:val="32"/>
          <w:szCs w:val="32"/>
          <w:lang w:val="fr-FR" w:bidi="ar-DZ"/>
        </w:rPr>
        <w:t xml:space="preserve"> </w:t>
      </w:r>
      <w:r w:rsidR="00A33CE2">
        <w:rPr>
          <w:b/>
          <w:bCs/>
          <w:sz w:val="32"/>
          <w:szCs w:val="32"/>
          <w:lang w:val="fr-FR" w:bidi="ar-DZ"/>
        </w:rPr>
        <w:t xml:space="preserve">  </w:t>
      </w:r>
      <w:r>
        <w:rPr>
          <w:b/>
          <w:bCs/>
          <w:sz w:val="32"/>
          <w:szCs w:val="32"/>
          <w:lang w:val="fr-FR" w:bidi="ar-DZ"/>
        </w:rPr>
        <w:t xml:space="preserve">   </w:t>
      </w:r>
      <w:r w:rsidRPr="00EC5977">
        <w:rPr>
          <w:b/>
          <w:bCs/>
          <w:sz w:val="32"/>
          <w:szCs w:val="32"/>
          <w:lang w:val="fr-FR" w:bidi="ar-DZ"/>
        </w:rPr>
        <w:t>/201</w:t>
      </w:r>
      <w:r w:rsidR="00A33CE2">
        <w:rPr>
          <w:b/>
          <w:bCs/>
          <w:sz w:val="32"/>
          <w:szCs w:val="32"/>
          <w:lang w:val="fr-FR" w:bidi="ar-DZ"/>
        </w:rPr>
        <w:t>3</w:t>
      </w:r>
      <w:r>
        <w:rPr>
          <w:sz w:val="20"/>
          <w:szCs w:val="20"/>
          <w:lang w:val="fr-FR" w:bidi="ar-DZ"/>
        </w:rPr>
        <w:t xml:space="preserve">  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p w:rsidR="00F8539F" w:rsidRDefault="00F20B5A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Président</w:t>
      </w:r>
    </w:p>
    <w:p w:rsidR="0061431D" w:rsidRPr="00EC5977" w:rsidRDefault="00F20B5A" w:rsidP="00AC16C2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Mr </w:t>
      </w:r>
      <w:proofErr w:type="spellStart"/>
      <w:r w:rsidR="00AC16C2">
        <w:rPr>
          <w:b/>
          <w:bCs/>
          <w:sz w:val="28"/>
          <w:szCs w:val="28"/>
          <w:lang w:val="fr-FR" w:bidi="ar-DZ"/>
        </w:rPr>
        <w:t>BOUHOUITA.Salah</w:t>
      </w:r>
      <w:proofErr w:type="spellEnd"/>
      <w:r w:rsidR="00AC16C2">
        <w:rPr>
          <w:b/>
          <w:bCs/>
          <w:sz w:val="28"/>
          <w:szCs w:val="28"/>
          <w:lang w:val="fr-FR" w:bidi="ar-DZ"/>
        </w:rPr>
        <w:t xml:space="preserve"> Eddine</w:t>
      </w:r>
      <w:r>
        <w:rPr>
          <w:b/>
          <w:bCs/>
          <w:sz w:val="28"/>
          <w:szCs w:val="28"/>
          <w:lang w:val="fr-FR" w:bidi="ar-DZ"/>
        </w:rPr>
        <w:t xml:space="preserve"> 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Rapporteur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M’sila</w:t>
      </w:r>
      <w:r w:rsidR="0061431D" w:rsidRPr="00EC5977">
        <w:rPr>
          <w:sz w:val="28"/>
          <w:szCs w:val="28"/>
          <w:lang w:val="fr-FR" w:bidi="ar-DZ"/>
        </w:rPr>
        <w:t xml:space="preserve">                 </w:t>
      </w:r>
      <w:r w:rsidR="0061431D">
        <w:rPr>
          <w:sz w:val="28"/>
          <w:szCs w:val="28"/>
          <w:lang w:val="fr-FR" w:bidi="ar-DZ"/>
        </w:rPr>
        <w:t xml:space="preserve">           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Default="0061431D" w:rsidP="0061431D">
      <w:pPr>
        <w:rPr>
          <w:b/>
          <w:bCs/>
          <w:sz w:val="28"/>
          <w:szCs w:val="28"/>
          <w:lang w:val="fr-FR" w:bidi="ar-DZ"/>
        </w:rPr>
      </w:pPr>
    </w:p>
    <w:p w:rsidR="00B1297C" w:rsidRDefault="00842C48" w:rsidP="00F20B5A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F20B5A">
        <w:rPr>
          <w:b/>
          <w:bCs/>
          <w:sz w:val="36"/>
          <w:szCs w:val="36"/>
          <w:lang w:val="fr-FR" w:bidi="ar-DZ"/>
        </w:rPr>
        <w:t>12</w:t>
      </w:r>
      <w:r>
        <w:rPr>
          <w:b/>
          <w:bCs/>
          <w:sz w:val="36"/>
          <w:szCs w:val="36"/>
          <w:lang w:val="fr-FR" w:bidi="ar-DZ"/>
        </w:rPr>
        <w:t xml:space="preserve"> /</w:t>
      </w:r>
      <w:r w:rsidR="00F20B5A">
        <w:rPr>
          <w:b/>
          <w:bCs/>
          <w:sz w:val="36"/>
          <w:szCs w:val="36"/>
          <w:lang w:val="fr-FR" w:bidi="ar-DZ"/>
        </w:rPr>
        <w:t>2013</w:t>
      </w:r>
    </w:p>
    <w:sectPr w:rsidR="00B1297C" w:rsidSect="0050156A">
      <w:pgSz w:w="12240" w:h="15840" w:code="1"/>
      <w:pgMar w:top="284" w:right="618" w:bottom="1418" w:left="102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savePreviewPicture/>
  <w:compat>
    <w:applyBreakingRules/>
  </w:compat>
  <w:rsids>
    <w:rsidRoot w:val="00050671"/>
    <w:rsid w:val="00015CBD"/>
    <w:rsid w:val="00021609"/>
    <w:rsid w:val="00050671"/>
    <w:rsid w:val="000826DA"/>
    <w:rsid w:val="000837DF"/>
    <w:rsid w:val="000B30E5"/>
    <w:rsid w:val="000C55AA"/>
    <w:rsid w:val="001178C9"/>
    <w:rsid w:val="002603F9"/>
    <w:rsid w:val="002A2D20"/>
    <w:rsid w:val="002C2916"/>
    <w:rsid w:val="00492E55"/>
    <w:rsid w:val="004C60C9"/>
    <w:rsid w:val="004D1AC7"/>
    <w:rsid w:val="004F248E"/>
    <w:rsid w:val="0050156A"/>
    <w:rsid w:val="00524CD3"/>
    <w:rsid w:val="00537792"/>
    <w:rsid w:val="005D72BB"/>
    <w:rsid w:val="005D7D1B"/>
    <w:rsid w:val="006138DD"/>
    <w:rsid w:val="0061431D"/>
    <w:rsid w:val="00664D94"/>
    <w:rsid w:val="006A3837"/>
    <w:rsid w:val="00727BE6"/>
    <w:rsid w:val="00740077"/>
    <w:rsid w:val="0076280B"/>
    <w:rsid w:val="00842C48"/>
    <w:rsid w:val="00876DFA"/>
    <w:rsid w:val="008A298E"/>
    <w:rsid w:val="00962B7B"/>
    <w:rsid w:val="00A33CE2"/>
    <w:rsid w:val="00AC16C2"/>
    <w:rsid w:val="00B1297C"/>
    <w:rsid w:val="00B22D3C"/>
    <w:rsid w:val="00BB71CC"/>
    <w:rsid w:val="00BC44CC"/>
    <w:rsid w:val="00C1734D"/>
    <w:rsid w:val="00CB67C5"/>
    <w:rsid w:val="00CD00EA"/>
    <w:rsid w:val="00CE3770"/>
    <w:rsid w:val="00CF3CA5"/>
    <w:rsid w:val="00D50289"/>
    <w:rsid w:val="00DD0375"/>
    <w:rsid w:val="00DF5300"/>
    <w:rsid w:val="00E1715C"/>
    <w:rsid w:val="00E30679"/>
    <w:rsid w:val="00E46A34"/>
    <w:rsid w:val="00E510D7"/>
    <w:rsid w:val="00E57BCF"/>
    <w:rsid w:val="00E80295"/>
    <w:rsid w:val="00EC5977"/>
    <w:rsid w:val="00EF1F5E"/>
    <w:rsid w:val="00F168A7"/>
    <w:rsid w:val="00F20B5A"/>
    <w:rsid w:val="00F85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0E5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0B30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garde.dot</Template>
  <TotalTime>4</TotalTime>
  <Pages>1</Pages>
  <Words>146</Words>
  <Characters>808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10</vt:i4>
      </vt:variant>
    </vt:vector>
  </HeadingPairs>
  <TitlesOfParts>
    <vt:vector size="11" baseType="lpstr">
      <vt:lpstr>N° d’ordre : ……………</vt:lpstr>
      <vt:lpstr>    </vt:lpstr>
      <vt:lpstr>    REPUBLIQUE ALGERIENNE DEMOCRATIQUE ET POPULAIRE</vt:lpstr>
      <vt:lpstr>    MINISTERE DE L’ENSEIGNEMENT SUPERIEUR ET DE LA RECHERCHE SCIENTIFIQUE</vt:lpstr>
      <vt:lpstr>    </vt:lpstr>
      <vt:lpstr>    </vt:lpstr>
      <vt:lpstr>    </vt:lpstr>
      <vt:lpstr>    N  d’ordre : ……………</vt:lpstr>
      <vt:lpstr>        UNIVERSITE  DE  M’SILA</vt:lpstr>
      <vt:lpstr/>
      <vt:lpstr>SUJET</vt:lpstr>
    </vt:vector>
  </TitlesOfParts>
  <Company>Post-Graduation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subject/>
  <dc:creator>RIMY</dc:creator>
  <cp:keywords/>
  <dc:description/>
  <cp:lastModifiedBy>benamra</cp:lastModifiedBy>
  <cp:revision>1</cp:revision>
  <cp:lastPrinted>2013-04-29T15:03:00Z</cp:lastPrinted>
  <dcterms:created xsi:type="dcterms:W3CDTF">2013-06-07T14:10:00Z</dcterms:created>
  <dcterms:modified xsi:type="dcterms:W3CDTF">2013-06-11T10:09:00Z</dcterms:modified>
</cp:coreProperties>
</file>